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31F19" w14:textId="77777777" w:rsidR="00A169E4" w:rsidRDefault="00A169E4" w:rsidP="00A169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PEPIR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18BCE657" w14:textId="77777777" w:rsidR="00A169E4" w:rsidRDefault="00A169E4" w:rsidP="00A169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Ipswich.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1DD4C6F" w14:textId="77777777" w:rsidR="00A169E4" w:rsidRDefault="00A169E4" w:rsidP="00A169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1C9F3F9" w14:textId="77777777" w:rsidR="00A169E4" w:rsidRDefault="00A169E4" w:rsidP="00A169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BA17364" w14:textId="77777777" w:rsidR="00A169E4" w:rsidRDefault="00A169E4" w:rsidP="00A169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Fulthorp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trespass, </w:t>
      </w:r>
      <w:proofErr w:type="gramStart"/>
      <w:r>
        <w:rPr>
          <w:rFonts w:ascii="Times New Roman" w:hAnsi="Times New Roman" w:cs="Times New Roman"/>
          <w:sz w:val="24"/>
          <w:szCs w:val="24"/>
        </w:rPr>
        <w:t>assault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the threat of</w:t>
      </w:r>
    </w:p>
    <w:p w14:paraId="7BD4BEA8" w14:textId="77777777" w:rsidR="00A169E4" w:rsidRDefault="00A169E4" w:rsidP="00A169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violence against him and 12 others.</w:t>
      </w:r>
    </w:p>
    <w:p w14:paraId="2BA332A3" w14:textId="77777777" w:rsidR="00A169E4" w:rsidRDefault="00A169E4" w:rsidP="00A169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EDA5794" w14:textId="77777777" w:rsidR="00A169E4" w:rsidRDefault="00A169E4" w:rsidP="00A169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95EA3BB" w14:textId="77777777" w:rsidR="00A169E4" w:rsidRDefault="00A169E4" w:rsidP="00A169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EBC040B" w14:textId="77777777" w:rsidR="00A169E4" w:rsidRDefault="00A169E4" w:rsidP="00A169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July 2022</w:t>
      </w:r>
    </w:p>
    <w:p w14:paraId="340C28A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0FE92" w14:textId="77777777" w:rsidR="00A169E4" w:rsidRDefault="00A169E4" w:rsidP="009139A6">
      <w:r>
        <w:separator/>
      </w:r>
    </w:p>
  </w:endnote>
  <w:endnote w:type="continuationSeparator" w:id="0">
    <w:p w14:paraId="2ED5F724" w14:textId="77777777" w:rsidR="00A169E4" w:rsidRDefault="00A169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9F4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FC73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A5B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144F2" w14:textId="77777777" w:rsidR="00A169E4" w:rsidRDefault="00A169E4" w:rsidP="009139A6">
      <w:r>
        <w:separator/>
      </w:r>
    </w:p>
  </w:footnote>
  <w:footnote w:type="continuationSeparator" w:id="0">
    <w:p w14:paraId="71017F46" w14:textId="77777777" w:rsidR="00A169E4" w:rsidRDefault="00A169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936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1C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A1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9E4"/>
    <w:rsid w:val="000666E0"/>
    <w:rsid w:val="002510B7"/>
    <w:rsid w:val="005C130B"/>
    <w:rsid w:val="00826F5C"/>
    <w:rsid w:val="009139A6"/>
    <w:rsid w:val="009448BB"/>
    <w:rsid w:val="00A169E4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F69E4"/>
  <w15:chartTrackingRefBased/>
  <w15:docId w15:val="{0951809B-0DFA-467F-8BA0-29A21DA0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69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2022-07-29T14:59:00Z</dcterms:created>
  <dcterms:modified xsi:type="dcterms:W3CDTF">2022-07-29T14:59:00Z</dcterms:modified>
</cp:coreProperties>
</file>